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54135926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435312">
        <w:rPr>
          <w:lang w:val="en-US"/>
        </w:rPr>
        <w:t>2bis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B75111">
        <w:rPr>
          <w:sz w:val="32"/>
          <w:szCs w:val="32"/>
          <w:lang w:val="en-US"/>
        </w:rPr>
        <w:t>17</w:t>
      </w:r>
      <w:r w:rsidR="00B75111">
        <w:rPr>
          <w:sz w:val="32"/>
          <w:szCs w:val="32"/>
          <w:lang w:val="en-US"/>
        </w:rPr>
        <w:t>03843</w:t>
      </w:r>
    </w:p>
    <w:p w14:paraId="1A64AC6C" w14:textId="7D49AC50" w:rsidR="00C74B8F" w:rsidRPr="00F6302A" w:rsidRDefault="00435312" w:rsidP="00C74B8F">
      <w:pPr>
        <w:pStyle w:val="3GPPHeader"/>
        <w:rPr>
          <w:lang w:val="en-US"/>
        </w:rPr>
      </w:pPr>
      <w:r>
        <w:rPr>
          <w:lang w:val="en-US"/>
        </w:rPr>
        <w:t>Spokane, Washington, USA, 3rd</w:t>
      </w:r>
      <w:r w:rsidR="00C74B8F" w:rsidRPr="009106CA">
        <w:rPr>
          <w:lang w:val="en-US"/>
        </w:rPr>
        <w:t xml:space="preserve"> – </w:t>
      </w:r>
      <w:r>
        <w:rPr>
          <w:lang w:val="en-US"/>
        </w:rPr>
        <w:t>7</w:t>
      </w:r>
      <w:r w:rsidR="00C74B8F" w:rsidRPr="009106CA">
        <w:rPr>
          <w:lang w:val="en-US"/>
        </w:rPr>
        <w:t xml:space="preserve">th </w:t>
      </w:r>
      <w:r>
        <w:rPr>
          <w:lang w:val="en-US"/>
        </w:rPr>
        <w:t>April</w:t>
      </w:r>
      <w:r w:rsidRPr="009106CA">
        <w:rPr>
          <w:lang w:val="en-US"/>
        </w:rPr>
        <w:t xml:space="preserve"> </w:t>
      </w:r>
      <w:r w:rsidR="00C74B8F" w:rsidRPr="009106CA">
        <w:rPr>
          <w:lang w:val="en-US"/>
        </w:rPr>
        <w:t>201</w:t>
      </w:r>
      <w:r>
        <w:rPr>
          <w:lang w:val="en-US"/>
        </w:rPr>
        <w:t>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5C4D704C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D513B">
        <w:rPr>
          <w:sz w:val="22"/>
          <w:szCs w:val="22"/>
          <w:lang w:val="en-US"/>
        </w:rPr>
        <w:t xml:space="preserve">PCMAX definition for UL CA </w:t>
      </w:r>
      <w:r w:rsidR="00B75111">
        <w:rPr>
          <w:sz w:val="22"/>
          <w:szCs w:val="22"/>
          <w:lang w:val="en-US"/>
        </w:rPr>
        <w:t xml:space="preserve">with </w:t>
      </w:r>
      <w:r w:rsidR="005D513B">
        <w:rPr>
          <w:sz w:val="22"/>
          <w:szCs w:val="22"/>
          <w:lang w:val="en-US"/>
        </w:rPr>
        <w:t>different</w:t>
      </w:r>
      <w:r w:rsidR="005D513B" w:rsidRPr="005755DB">
        <w:rPr>
          <w:sz w:val="22"/>
          <w:szCs w:val="22"/>
          <w:lang w:val="en-US"/>
        </w:rPr>
        <w:t xml:space="preserve"> </w:t>
      </w:r>
      <w:r w:rsidR="005755DB" w:rsidRPr="005755DB">
        <w:rPr>
          <w:sz w:val="22"/>
          <w:szCs w:val="22"/>
          <w:lang w:val="en-US"/>
        </w:rPr>
        <w:t>TTI patterns</w:t>
      </w:r>
      <w:r w:rsidR="00B80E1C">
        <w:rPr>
          <w:sz w:val="22"/>
          <w:szCs w:val="22"/>
          <w:lang w:val="en-US"/>
        </w:rPr>
        <w:t xml:space="preserve"> </w:t>
      </w:r>
      <w:r w:rsidR="00B75111">
        <w:rPr>
          <w:sz w:val="22"/>
          <w:szCs w:val="22"/>
          <w:lang w:val="en-US"/>
        </w:rPr>
        <w:t>across carriers</w:t>
      </w:r>
    </w:p>
    <w:p w14:paraId="28A4C1F2" w14:textId="77777777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5755DB" w:rsidRPr="005D1F1C">
        <w:rPr>
          <w:sz w:val="22"/>
          <w:szCs w:val="22"/>
          <w:highlight w:val="yellow"/>
          <w:lang w:val="en-US"/>
        </w:rPr>
        <w:t>10</w:t>
      </w:r>
      <w:r w:rsidRPr="005D1F1C">
        <w:rPr>
          <w:sz w:val="22"/>
          <w:szCs w:val="22"/>
          <w:highlight w:val="yellow"/>
          <w:lang w:val="en-US"/>
        </w:rPr>
        <w:t>.</w:t>
      </w:r>
      <w:r w:rsidR="005755DB" w:rsidRPr="005D1F1C">
        <w:rPr>
          <w:sz w:val="22"/>
          <w:szCs w:val="22"/>
          <w:highlight w:val="yellow"/>
          <w:lang w:val="en-US"/>
        </w:rPr>
        <w:t>1</w:t>
      </w:r>
      <w:r w:rsidR="006466D1" w:rsidRPr="005D1F1C">
        <w:rPr>
          <w:sz w:val="22"/>
          <w:szCs w:val="22"/>
          <w:highlight w:val="yellow"/>
          <w:lang w:val="en-US"/>
        </w:rPr>
        <w:t>.</w:t>
      </w:r>
      <w:r w:rsidR="005755DB" w:rsidRPr="005D1F1C">
        <w:rPr>
          <w:sz w:val="22"/>
          <w:szCs w:val="22"/>
          <w:highlight w:val="yellow"/>
          <w:lang w:val="en-US"/>
        </w:rPr>
        <w:t>2</w:t>
      </w:r>
    </w:p>
    <w:p w14:paraId="53B13C40" w14:textId="71315312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35312">
        <w:rPr>
          <w:sz w:val="22"/>
          <w:szCs w:val="22"/>
          <w:lang w:val="en-US"/>
        </w:rPr>
        <w:t>Ap</w:t>
      </w:r>
      <w:r w:rsidR="00B75111">
        <w:rPr>
          <w:sz w:val="22"/>
          <w:szCs w:val="22"/>
          <w:lang w:val="en-US"/>
        </w:rPr>
        <w:t>p</w:t>
      </w:r>
      <w:r w:rsidR="00435312">
        <w:rPr>
          <w:sz w:val="22"/>
          <w:szCs w:val="22"/>
          <w:lang w:val="en-US"/>
        </w:rPr>
        <w:t>roval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4D814342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 w:rsidR="00FB2F32"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29B42187" w14:textId="7329A63A" w:rsidR="000979B5" w:rsidRDefault="000979B5" w:rsidP="007C3F38">
      <w:pPr>
        <w:pStyle w:val="Heading1"/>
        <w:rPr>
          <w:lang w:val="en-US"/>
        </w:rPr>
      </w:pPr>
      <w:r>
        <w:rPr>
          <w:lang w:val="en-US"/>
        </w:rPr>
        <w:t>Different TTI durations in different UL carriers</w:t>
      </w:r>
    </w:p>
    <w:p w14:paraId="0D696E46" w14:textId="3C3A4BAC" w:rsidR="00433EE6" w:rsidRPr="00530D28" w:rsidRDefault="00433EE6" w:rsidP="00433EE6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>or 7-OFDM symbols</w:t>
      </w:r>
      <w:r w:rsidRPr="00530D28">
        <w:rPr>
          <w:lang w:val="en-US"/>
        </w:rPr>
        <w:t xml:space="preserve">. These are denoted as: 2-OS sTTI, </w:t>
      </w:r>
      <w:r>
        <w:rPr>
          <w:lang w:val="en-US"/>
        </w:rPr>
        <w:t xml:space="preserve">and </w:t>
      </w:r>
      <w:r w:rsidRPr="00530D28">
        <w:rPr>
          <w:lang w:val="en-US"/>
        </w:rPr>
        <w:t>7-OS sTTI, respectively.</w:t>
      </w:r>
    </w:p>
    <w:p w14:paraId="20B83944" w14:textId="47C8196B" w:rsidR="00433EE6" w:rsidRPr="00530D28" w:rsidRDefault="00433EE6" w:rsidP="00433EE6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shortened TTI </w:t>
      </w:r>
      <w:r>
        <w:rPr>
          <w:lang w:val="en-US"/>
        </w:rPr>
        <w:t xml:space="preserve">lengths </w:t>
      </w:r>
      <w:r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in different direction</w:t>
      </w:r>
      <w:r>
        <w:rPr>
          <w:lang w:val="en-US"/>
        </w:rPr>
        <w:t>s</w:t>
      </w:r>
      <w:r w:rsidR="002C1177">
        <w:rPr>
          <w:lang w:val="en-US"/>
        </w:rPr>
        <w:t xml:space="preserve"> {DL;UL}: {2,2}, {7,7}, {2,7}</w:t>
      </w:r>
    </w:p>
    <w:p w14:paraId="1FDAF8AE" w14:textId="2722099C" w:rsidR="000979B5" w:rsidRDefault="00433EE6" w:rsidP="005D1F1C">
      <w:pPr>
        <w:rPr>
          <w:lang w:val="en-US"/>
        </w:rPr>
      </w:pPr>
      <w:r>
        <w:rPr>
          <w:lang w:val="en-US"/>
        </w:rPr>
        <w:t xml:space="preserve">For UL CA, </w:t>
      </w:r>
      <w:r w:rsidR="000979B5">
        <w:rPr>
          <w:lang w:val="en-US"/>
        </w:rPr>
        <w:t xml:space="preserve">the UL carriers </w:t>
      </w:r>
      <w:r w:rsidR="008170D8">
        <w:rPr>
          <w:lang w:val="en-US"/>
        </w:rPr>
        <w:t xml:space="preserve">is required to have the same length within the same PUCCH group. Whether different sTTI lengths can be configured in different PUCCH groups is still under discussion in RAN1. Different </w:t>
      </w:r>
      <w:r w:rsidR="000979B5">
        <w:rPr>
          <w:lang w:val="en-US"/>
        </w:rPr>
        <w:t xml:space="preserve">combinations </w:t>
      </w:r>
      <w:r w:rsidR="008170D8">
        <w:rPr>
          <w:lang w:val="en-US"/>
        </w:rPr>
        <w:t>are considered</w:t>
      </w:r>
      <w:r w:rsidR="000979B5">
        <w:rPr>
          <w:lang w:val="en-US"/>
        </w:rPr>
        <w:t xml:space="preserve"> in the table below.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5D1F1C" w14:paraId="48762E29" w14:textId="77777777" w:rsidTr="005D1F1C">
        <w:tc>
          <w:tcPr>
            <w:tcW w:w="1555" w:type="dxa"/>
          </w:tcPr>
          <w:p w14:paraId="091F87C9" w14:textId="384FD2E3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{CC1, CC2}</w:t>
            </w:r>
          </w:p>
        </w:tc>
        <w:tc>
          <w:tcPr>
            <w:tcW w:w="8079" w:type="dxa"/>
          </w:tcPr>
          <w:p w14:paraId="19A8D016" w14:textId="77777777" w:rsidR="005D1F1C" w:rsidRDefault="005D1F1C" w:rsidP="000979B5">
            <w:pPr>
              <w:rPr>
                <w:lang w:val="en-US"/>
              </w:rPr>
            </w:pPr>
          </w:p>
        </w:tc>
      </w:tr>
      <w:tr w:rsidR="005D1F1C" w14:paraId="1F5EDE26" w14:textId="77777777" w:rsidTr="005D1F1C">
        <w:tc>
          <w:tcPr>
            <w:tcW w:w="1555" w:type="dxa"/>
          </w:tcPr>
          <w:p w14:paraId="78D5B2EF" w14:textId="4433AB61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8079" w:type="dxa"/>
          </w:tcPr>
          <w:p w14:paraId="393E6513" w14:textId="5FE3D38A" w:rsidR="005D1F1C" w:rsidRDefault="005D1F1C" w:rsidP="00B75111">
            <w:pPr>
              <w:jc w:val="center"/>
              <w:rPr>
                <w:lang w:val="en-US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423748BF" wp14:editId="0950917D">
                  <wp:extent cx="4125379" cy="122479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ms-and-2os combination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8183" cy="12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1F1C" w14:paraId="37925490" w14:textId="77777777" w:rsidTr="005D1F1C">
        <w:tc>
          <w:tcPr>
            <w:tcW w:w="1555" w:type="dxa"/>
          </w:tcPr>
          <w:p w14:paraId="157D231C" w14:textId="54872117" w:rsidR="005D1F1C" w:rsidRDefault="005D1F1C" w:rsidP="000979B5">
            <w:pPr>
              <w:rPr>
                <w:lang w:val="en-US"/>
              </w:rPr>
            </w:pPr>
            <w:r>
              <w:rPr>
                <w:lang w:val="en-US"/>
              </w:rPr>
              <w:t>{1ms, 7OS}</w:t>
            </w:r>
          </w:p>
        </w:tc>
        <w:tc>
          <w:tcPr>
            <w:tcW w:w="8079" w:type="dxa"/>
          </w:tcPr>
          <w:p w14:paraId="7CB8B1B3" w14:textId="0FAA12C2" w:rsidR="005D1F1C" w:rsidRDefault="005D1F1C" w:rsidP="005E54A3">
            <w:pPr>
              <w:jc w:val="center"/>
              <w:rPr>
                <w:lang w:val="en-US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0A9E5CB2" wp14:editId="29497082">
                  <wp:extent cx="4287089" cy="127512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ms-and-7os combination.em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8265" cy="1317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916" w14:paraId="54F58929" w14:textId="77777777" w:rsidTr="005D1F1C">
        <w:tc>
          <w:tcPr>
            <w:tcW w:w="1555" w:type="dxa"/>
          </w:tcPr>
          <w:p w14:paraId="15BEB7B7" w14:textId="127A7C4C" w:rsidR="00814916" w:rsidRDefault="00814916" w:rsidP="000979B5">
            <w:pPr>
              <w:rPr>
                <w:lang w:val="en-US"/>
              </w:rPr>
            </w:pPr>
            <w:r>
              <w:rPr>
                <w:lang w:val="en-US"/>
              </w:rPr>
              <w:t>{2OS, 7OS}</w:t>
            </w:r>
          </w:p>
        </w:tc>
        <w:tc>
          <w:tcPr>
            <w:tcW w:w="8079" w:type="dxa"/>
          </w:tcPr>
          <w:p w14:paraId="509A9290" w14:textId="5A124A99" w:rsidR="00814916" w:rsidRDefault="00C825DE" w:rsidP="00E63BCE">
            <w:pPr>
              <w:jc w:val="center"/>
              <w:rPr>
                <w:noProof/>
                <w:lang w:val="sv-SE" w:eastAsia="sv-SE"/>
              </w:rPr>
            </w:pPr>
            <w:r>
              <w:rPr>
                <w:noProof/>
                <w:lang w:val="sv-SE" w:eastAsia="sv-SE"/>
              </w:rPr>
              <w:drawing>
                <wp:inline distT="0" distB="0" distL="0" distR="0" wp14:anchorId="0AC4AB5F" wp14:editId="717C0925">
                  <wp:extent cx="4228256" cy="1256188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os-and-2os combination.em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662" cy="125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A46412" w14:textId="77777777" w:rsidR="000979B5" w:rsidRPr="000979B5" w:rsidRDefault="000979B5" w:rsidP="005D1F1C">
      <w:pPr>
        <w:rPr>
          <w:lang w:val="en-US"/>
        </w:rPr>
      </w:pPr>
    </w:p>
    <w:p w14:paraId="17D9C0A6" w14:textId="79CC325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lastRenderedPageBreak/>
        <w:t>PCMAX definition in sTTI operation</w:t>
      </w:r>
      <w:r w:rsidR="00511E47">
        <w:rPr>
          <w:lang w:val="en-US"/>
        </w:rPr>
        <w:t xml:space="preserve"> in UL CA</w:t>
      </w:r>
    </w:p>
    <w:p w14:paraId="17C04FD0" w14:textId="6653C765" w:rsid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minimum UE transmit max power PCMAX_L,c shall be evaluated per slot by the UE </w:t>
      </w:r>
      <w:r w:rsidR="00435312">
        <w:rPr>
          <w:lang w:val="en-US"/>
        </w:rPr>
        <w:t xml:space="preserve">in </w:t>
      </w:r>
      <w:r w:rsidRPr="00530D28">
        <w:rPr>
          <w:lang w:val="en-US"/>
        </w:rPr>
        <w:t xml:space="preserve">every subframe. This makes sense as the minimum resource unit is 1 RB, </w:t>
      </w:r>
      <w:r w:rsidR="0048525B">
        <w:rPr>
          <w:lang w:val="en-US"/>
        </w:rPr>
        <w:t>over</w:t>
      </w:r>
      <w:r w:rsidRPr="00530D28">
        <w:rPr>
          <w:lang w:val="en-US"/>
        </w:rPr>
        <w:t xml:space="preserve"> a 1 ms TTI. With the introduction of the shorten TTI feature, UE would be scheduled on a smaller TTI basis. </w:t>
      </w:r>
      <w:r w:rsidR="00511E47">
        <w:rPr>
          <w:lang w:val="en-US"/>
        </w:rPr>
        <w:t xml:space="preserve">In case of UL CA, it is expected that, the UL carriers may have different TTI durations, thus the PCMAX definition will be more complex compared to 1ms TTI case. </w:t>
      </w:r>
    </w:p>
    <w:p w14:paraId="4E03E2F2" w14:textId="5BB2DEB8" w:rsidR="00280A36" w:rsidRDefault="00280A36" w:rsidP="00530D28">
      <w:pPr>
        <w:rPr>
          <w:lang w:val="en-US"/>
        </w:rPr>
      </w:pPr>
      <w:r>
        <w:rPr>
          <w:lang w:val="en-US"/>
        </w:rPr>
        <w:t>We note that: UL grant transmitted at n</w:t>
      </w:r>
      <w:r w:rsidRPr="00947546">
        <w:rPr>
          <w:vertAlign w:val="superscript"/>
          <w:lang w:val="en-US"/>
        </w:rPr>
        <w:t>th</w:t>
      </w:r>
      <w:r>
        <w:rPr>
          <w:lang w:val="en-US"/>
        </w:rPr>
        <w:t xml:space="preserve"> sTTI</w:t>
      </w:r>
      <w:r w:rsidR="00F253F0">
        <w:rPr>
          <w:lang w:val="en-US"/>
        </w:rPr>
        <w:t xml:space="preserve">, will be used for UL transmission at </w:t>
      </w:r>
      <w:r w:rsidR="008F0356">
        <w:rPr>
          <w:lang w:val="en-US"/>
        </w:rPr>
        <w:t xml:space="preserve">sTTI </w:t>
      </w:r>
      <w:r w:rsidR="00F253F0">
        <w:rPr>
          <w:lang w:val="en-US"/>
        </w:rPr>
        <w:t>(n+</w:t>
      </w:r>
      <w:r w:rsidR="008F0356">
        <w:rPr>
          <w:lang w:val="en-US"/>
        </w:rPr>
        <w:t>X</w:t>
      </w:r>
      <w:r w:rsidR="00F253F0">
        <w:rPr>
          <w:lang w:val="en-US"/>
        </w:rPr>
        <w:t xml:space="preserve">). </w:t>
      </w:r>
      <w:r w:rsidR="008F0356">
        <w:rPr>
          <w:lang w:val="en-US"/>
        </w:rPr>
        <w:t xml:space="preserve">agreed=4 and 6 are discussed in </w:t>
      </w:r>
      <w:r w:rsidR="00F253F0">
        <w:rPr>
          <w:lang w:val="en-US"/>
        </w:rPr>
        <w:t>RAN1</w:t>
      </w:r>
      <w:r w:rsidR="008F0356">
        <w:rPr>
          <w:lang w:val="en-US"/>
        </w:rPr>
        <w:t>, but not yet concluded upon</w:t>
      </w:r>
      <w:r w:rsidR="00F253F0">
        <w:rPr>
          <w:lang w:val="en-US"/>
        </w:rPr>
        <w:t xml:space="preserve">. </w:t>
      </w:r>
    </w:p>
    <w:p w14:paraId="547DCBD5" w14:textId="5245485B" w:rsidR="00DD2C2C" w:rsidRDefault="00DD2C2C" w:rsidP="00530D28">
      <w:pPr>
        <w:rPr>
          <w:lang w:val="en-US"/>
        </w:rPr>
      </w:pPr>
      <w:r>
        <w:rPr>
          <w:lang w:val="en-US"/>
        </w:rPr>
        <w:t>Considering the above</w:t>
      </w:r>
      <w:r w:rsidR="009D271B">
        <w:rPr>
          <w:lang w:val="en-US"/>
        </w:rPr>
        <w:t xml:space="preserve"> constraint, </w:t>
      </w:r>
      <w:r>
        <w:rPr>
          <w:lang w:val="en-US"/>
        </w:rPr>
        <w:t xml:space="preserve">when PCMAX is defined </w:t>
      </w:r>
      <w:r w:rsidR="009D271B">
        <w:rPr>
          <w:lang w:val="en-US"/>
        </w:rPr>
        <w:t>for 1ms carrier which is aggregated with a 2OS sTTI carrier, then the UL grant may not be available at the beginning of the 1ms TTI duration, so the PCMAX calculations cannot be performed at the UE. Thus, {1ms,</w:t>
      </w:r>
      <w:r w:rsidR="00B75111">
        <w:rPr>
          <w:lang w:val="en-US"/>
        </w:rPr>
        <w:t xml:space="preserve"> </w:t>
      </w:r>
      <w:r w:rsidR="009D271B">
        <w:rPr>
          <w:lang w:val="en-US"/>
        </w:rPr>
        <w:t>2OS} case is the challenging case</w:t>
      </w:r>
      <w:bookmarkStart w:id="0" w:name="_GoBack"/>
      <w:bookmarkEnd w:id="0"/>
      <w:r w:rsidR="00433EE6">
        <w:rPr>
          <w:lang w:val="en-US"/>
        </w:rPr>
        <w:t>.</w:t>
      </w:r>
    </w:p>
    <w:p w14:paraId="0F4A3538" w14:textId="41344D3C" w:rsidR="00511E47" w:rsidRDefault="00511E47" w:rsidP="00530D28">
      <w:pPr>
        <w:rPr>
          <w:lang w:val="en-US"/>
        </w:rPr>
      </w:pPr>
      <w:r>
        <w:rPr>
          <w:lang w:val="en-US"/>
        </w:rPr>
        <w:t xml:space="preserve">PCMAX definition for the following sTTI combinations can be considered. The examples below </w:t>
      </w:r>
      <w:r w:rsidR="00EC126B">
        <w:rPr>
          <w:lang w:val="en-US"/>
        </w:rPr>
        <w:t>consider two values over which PCMAX is measured, 1000 us or 500 us</w:t>
      </w:r>
      <w:r>
        <w:rPr>
          <w:lang w:val="en-US"/>
        </w:rPr>
        <w:t xml:space="preserve">. </w:t>
      </w:r>
    </w:p>
    <w:p w14:paraId="5255A7BE" w14:textId="3EC9CA42" w:rsidR="00FB2F32" w:rsidRDefault="00FB2F32" w:rsidP="00FB2F32">
      <w:pPr>
        <w:pStyle w:val="BodyText"/>
        <w:jc w:val="center"/>
        <w:rPr>
          <w:lang w:bidi="bn-IN"/>
        </w:rPr>
      </w:pPr>
      <w:r>
        <w:rPr>
          <w:lang w:bidi="bn-IN"/>
        </w:rPr>
        <w:t xml:space="preserve">Table 1: An example of </w:t>
      </w:r>
      <w:r w:rsidR="001D189D">
        <w:rPr>
          <w:lang w:bidi="bn-IN"/>
        </w:rPr>
        <w:t xml:space="preserve">PCMAX measurement </w:t>
      </w:r>
      <w:r>
        <w:rPr>
          <w:lang w:bidi="bn-IN"/>
        </w:rPr>
        <w:t>time window for different TTIs</w:t>
      </w:r>
    </w:p>
    <w:tbl>
      <w:tblPr>
        <w:tblStyle w:val="TableGrid"/>
        <w:tblW w:w="8959" w:type="dxa"/>
        <w:tblInd w:w="675" w:type="dxa"/>
        <w:tblLook w:val="04A0" w:firstRow="1" w:lastRow="0" w:firstColumn="1" w:lastColumn="0" w:noHBand="0" w:noVBand="1"/>
      </w:tblPr>
      <w:tblGrid>
        <w:gridCol w:w="1305"/>
        <w:gridCol w:w="1417"/>
        <w:gridCol w:w="1701"/>
        <w:gridCol w:w="4536"/>
      </w:tblGrid>
      <w:tr w:rsidR="00FB2F32" w14:paraId="2979457D" w14:textId="29C7B348" w:rsidTr="00947546">
        <w:tc>
          <w:tcPr>
            <w:tcW w:w="1305" w:type="dxa"/>
          </w:tcPr>
          <w:p w14:paraId="3B110282" w14:textId="3704D30D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  <w:r>
              <w:rPr>
                <w:sz w:val="28"/>
                <w:vertAlign w:val="subscript"/>
                <w:lang w:bidi="bn-IN"/>
              </w:rPr>
              <w:t xml:space="preserve">s </w:t>
            </w:r>
            <w:r>
              <w:rPr>
                <w:lang w:val="en-US"/>
              </w:rPr>
              <w:t>{CC1, CC2}</w:t>
            </w:r>
          </w:p>
        </w:tc>
        <w:tc>
          <w:tcPr>
            <w:tcW w:w="1417" w:type="dxa"/>
          </w:tcPr>
          <w:p w14:paraId="169A10F1" w14:textId="6F5289DC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  <w:r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lang w:val="en-US"/>
              </w:rPr>
              <w:t>{CC1, CC2}</w:t>
            </w:r>
          </w:p>
        </w:tc>
        <w:tc>
          <w:tcPr>
            <w:tcW w:w="1701" w:type="dxa"/>
          </w:tcPr>
          <w:p w14:paraId="2F88AD9E" w14:textId="6725414C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 w:rsidR="00435725">
              <w:rPr>
                <w:sz w:val="28"/>
                <w:vertAlign w:val="subscript"/>
                <w:lang w:bidi="bn-IN"/>
              </w:rPr>
              <w:t xml:space="preserve">measurement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  <w:tc>
          <w:tcPr>
            <w:tcW w:w="4536" w:type="dxa"/>
          </w:tcPr>
          <w:p w14:paraId="6D35A094" w14:textId="77777777" w:rsidR="00FB2F32" w:rsidRPr="00252F0F" w:rsidRDefault="00FB2F32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</w:p>
        </w:tc>
      </w:tr>
      <w:tr w:rsidR="000B703D" w14:paraId="71F814C4" w14:textId="3D5E3C49" w:rsidTr="00C6623C">
        <w:tc>
          <w:tcPr>
            <w:tcW w:w="1305" w:type="dxa"/>
            <w:vMerge w:val="restart"/>
          </w:tcPr>
          <w:p w14:paraId="2C6BA401" w14:textId="370DAB2B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2OS}</w:t>
            </w:r>
          </w:p>
        </w:tc>
        <w:tc>
          <w:tcPr>
            <w:tcW w:w="1417" w:type="dxa"/>
            <w:vMerge w:val="restart"/>
          </w:tcPr>
          <w:p w14:paraId="387F7ACD" w14:textId="59F09A77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0D96EC68" w14:textId="7E7E7B2C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33B935C" w14:textId="371555B1" w:rsidR="000B703D" w:rsidRPr="00364554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UL grant unavailability issue is there, thus the PCMAX definition will be sub-optimal; however, this requires no changes in current PCM</w:t>
            </w:r>
            <w:r w:rsidR="00987FD0">
              <w:rPr>
                <w:sz w:val="28"/>
                <w:vertAlign w:val="subscript"/>
                <w:lang w:bidi="bn-IN"/>
              </w:rPr>
              <w:t>A</w:t>
            </w:r>
            <w:r>
              <w:rPr>
                <w:sz w:val="28"/>
                <w:vertAlign w:val="subscript"/>
                <w:lang w:bidi="bn-IN"/>
              </w:rPr>
              <w:t>X definitions</w:t>
            </w:r>
          </w:p>
        </w:tc>
      </w:tr>
      <w:tr w:rsidR="000B703D" w14:paraId="21E6B2A4" w14:textId="77777777" w:rsidTr="00C6623C">
        <w:tc>
          <w:tcPr>
            <w:tcW w:w="1305" w:type="dxa"/>
            <w:vMerge/>
          </w:tcPr>
          <w:p w14:paraId="29C94B33" w14:textId="77777777" w:rsidR="000B703D" w:rsidRDefault="000B703D" w:rsidP="00947546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A56AD2F" w14:textId="77777777" w:rsidR="000B703D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5A3EACC1" w14:textId="0067B926" w:rsidR="000B703D" w:rsidRPr="00364554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3176494C" w14:textId="012FB441" w:rsidR="000B703D" w:rsidRPr="00364554" w:rsidRDefault="000B703D" w:rsidP="0007201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Solves the UL grant unavailability problem for n+6 case. For n+4, the available time for </w:t>
            </w:r>
            <w:r w:rsidR="00B75111">
              <w:rPr>
                <w:sz w:val="28"/>
                <w:vertAlign w:val="subscript"/>
                <w:lang w:bidi="bn-IN"/>
              </w:rPr>
              <w:t xml:space="preserve">UL processing </w:t>
            </w:r>
            <w:r w:rsidR="00470771" w:rsidRPr="00072012">
              <w:rPr>
                <w:sz w:val="28"/>
                <w:vertAlign w:val="subscript"/>
                <w:lang w:bidi="bn-IN"/>
              </w:rPr>
              <w:t>214.29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470771" w:rsidRPr="00072012">
              <w:rPr>
                <w:sz w:val="28"/>
                <w:vertAlign w:val="subscript"/>
                <w:lang w:bidi="bn-IN"/>
              </w:rPr>
              <w:t>s or 142.86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="00470771" w:rsidRPr="00072012">
              <w:rPr>
                <w:sz w:val="28"/>
                <w:vertAlign w:val="subscript"/>
                <w:lang w:bidi="bn-IN"/>
              </w:rPr>
              <w:t>s for n+4 case; and 500</w:t>
            </w:r>
            <w:r w:rsidR="00470771" w:rsidRPr="00072012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470771" w:rsidRPr="00072012">
              <w:rPr>
                <w:sz w:val="28"/>
                <w:vertAlign w:val="subscript"/>
                <w:lang w:bidi="bn-IN"/>
              </w:rPr>
              <w:t>s for n+6 case.</w:t>
            </w:r>
            <w:r w:rsidR="00470771">
              <w:rPr>
                <w:sz w:val="28"/>
                <w:vertAlign w:val="subscript"/>
                <w:lang w:bidi="bn-IN"/>
              </w:rPr>
              <w:t xml:space="preserve"> Please note that, </w:t>
            </w:r>
            <w:r w:rsidR="00B75111">
              <w:rPr>
                <w:sz w:val="28"/>
                <w:vertAlign w:val="subscript"/>
                <w:lang w:bidi="bn-IN"/>
              </w:rPr>
              <w:t xml:space="preserve">the assumed TA and 32.47us of maximum transmission timing different different TAGs will also impact the available UL processing time. </w:t>
            </w:r>
          </w:p>
        </w:tc>
      </w:tr>
      <w:tr w:rsidR="00947546" w14:paraId="6428CABE" w14:textId="7F911E43" w:rsidTr="00947546">
        <w:tc>
          <w:tcPr>
            <w:tcW w:w="1305" w:type="dxa"/>
            <w:vMerge w:val="restart"/>
          </w:tcPr>
          <w:p w14:paraId="438DDA6C" w14:textId="226C65D1" w:rsidR="00947546" w:rsidRPr="00252F0F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{1ms, 7OS}</w:t>
            </w:r>
          </w:p>
        </w:tc>
        <w:tc>
          <w:tcPr>
            <w:tcW w:w="1417" w:type="dxa"/>
            <w:vMerge w:val="restart"/>
          </w:tcPr>
          <w:p w14:paraId="3401390D" w14:textId="0CA53D8C" w:rsidR="00947546" w:rsidRPr="00252F0F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{1000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DF67D11" w14:textId="667FED81" w:rsidR="00947546" w:rsidRPr="00364554" w:rsidRDefault="00947546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10</w:t>
            </w:r>
            <w:r w:rsidRPr="00364554">
              <w:rPr>
                <w:sz w:val="28"/>
                <w:vertAlign w:val="subscript"/>
                <w:lang w:bidi="bn-IN"/>
              </w:rPr>
              <w:t>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7D42FB7A" w14:textId="1773A9B8" w:rsidR="00947546" w:rsidRDefault="00947546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1ms (2ms) available processing time for n+4 (n+6) case </w:t>
            </w:r>
          </w:p>
        </w:tc>
      </w:tr>
      <w:tr w:rsidR="00947546" w14:paraId="4836B3B0" w14:textId="77777777" w:rsidTr="00FB2F32">
        <w:tc>
          <w:tcPr>
            <w:tcW w:w="1305" w:type="dxa"/>
            <w:vMerge/>
          </w:tcPr>
          <w:p w14:paraId="7922984B" w14:textId="77777777" w:rsidR="00947546" w:rsidRDefault="00947546" w:rsidP="00FB2F3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F39797F" w14:textId="77777777" w:rsidR="00947546" w:rsidRDefault="00947546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1AF6C78B" w14:textId="21A6B77D" w:rsidR="00947546" w:rsidRDefault="00947546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0851E123" w14:textId="5AF1F516" w:rsidR="00947546" w:rsidRDefault="006157F3" w:rsidP="00FB2F3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N</w:t>
            </w:r>
            <w:r w:rsidR="00947546">
              <w:rPr>
                <w:sz w:val="28"/>
                <w:vertAlign w:val="subscript"/>
                <w:lang w:bidi="bn-IN"/>
              </w:rPr>
              <w:t>o additional benefit compared to 10</w:t>
            </w:r>
            <w:r w:rsidR="00947546" w:rsidRPr="00364554">
              <w:rPr>
                <w:sz w:val="28"/>
                <w:vertAlign w:val="subscript"/>
                <w:lang w:bidi="bn-IN"/>
              </w:rPr>
              <w:t>00</w:t>
            </w:r>
            <w:r w:rsidR="00947546"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="00947546" w:rsidRPr="00364554">
              <w:rPr>
                <w:sz w:val="28"/>
                <w:vertAlign w:val="subscript"/>
                <w:lang w:bidi="bn-IN"/>
              </w:rPr>
              <w:t>s</w:t>
            </w:r>
            <w:r w:rsidR="00947546">
              <w:rPr>
                <w:sz w:val="28"/>
                <w:vertAlign w:val="subscript"/>
                <w:lang w:bidi="bn-IN"/>
              </w:rPr>
              <w:t xml:space="preserve"> PCMAX </w:t>
            </w:r>
            <w:r w:rsidR="00B75111">
              <w:rPr>
                <w:sz w:val="28"/>
                <w:vertAlign w:val="subscript"/>
                <w:lang w:bidi="bn-IN"/>
              </w:rPr>
              <w:t>evaluation</w:t>
            </w:r>
            <w:r w:rsidR="00B75111">
              <w:rPr>
                <w:sz w:val="28"/>
                <w:vertAlign w:val="subscript"/>
                <w:lang w:bidi="bn-IN"/>
              </w:rPr>
              <w:t xml:space="preserve"> </w:t>
            </w:r>
            <w:r w:rsidR="00947546">
              <w:rPr>
                <w:sz w:val="28"/>
                <w:vertAlign w:val="subscript"/>
                <w:lang w:bidi="bn-IN"/>
              </w:rPr>
              <w:t>window.</w:t>
            </w:r>
          </w:p>
        </w:tc>
      </w:tr>
      <w:tr w:rsidR="00FB2F32" w14:paraId="3982B6DB" w14:textId="0DB6835D" w:rsidTr="00947546">
        <w:tc>
          <w:tcPr>
            <w:tcW w:w="1305" w:type="dxa"/>
          </w:tcPr>
          <w:p w14:paraId="55418BE1" w14:textId="338ACA8F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{7OS, 7OS}</w:t>
            </w:r>
          </w:p>
        </w:tc>
        <w:tc>
          <w:tcPr>
            <w:tcW w:w="1417" w:type="dxa"/>
          </w:tcPr>
          <w:p w14:paraId="4EA00723" w14:textId="1638D2D6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6C3E9FBB" w14:textId="754DD087" w:rsidR="00FB2F32" w:rsidRPr="00252F0F" w:rsidRDefault="00FB2F32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2DDA4CFF" w14:textId="7CA66FC0" w:rsidR="00FB2F32" w:rsidRPr="00364554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PCMAX calculations are done on corresponding sTTI duration.</w:t>
            </w:r>
          </w:p>
        </w:tc>
      </w:tr>
      <w:tr w:rsidR="00B75111" w14:paraId="30801029" w14:textId="77777777" w:rsidTr="00947546">
        <w:tc>
          <w:tcPr>
            <w:tcW w:w="1305" w:type="dxa"/>
          </w:tcPr>
          <w:p w14:paraId="67484005" w14:textId="68197DB4" w:rsidR="00B75111" w:rsidRDefault="00B75111" w:rsidP="00B7511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{</w:t>
            </w:r>
            <w:r>
              <w:rPr>
                <w:lang w:val="en-US"/>
              </w:rPr>
              <w:t>7OS</w:t>
            </w:r>
            <w:r>
              <w:rPr>
                <w:lang w:val="en-US"/>
              </w:rPr>
              <w:t>, 2OS}</w:t>
            </w:r>
          </w:p>
        </w:tc>
        <w:tc>
          <w:tcPr>
            <w:tcW w:w="1417" w:type="dxa"/>
          </w:tcPr>
          <w:p w14:paraId="59CCE126" w14:textId="186A8F4C" w:rsidR="00B75111" w:rsidRDefault="00B75111" w:rsidP="00B75111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{5</w:t>
            </w:r>
            <w:r>
              <w:rPr>
                <w:sz w:val="28"/>
                <w:vertAlign w:val="subscript"/>
                <w:lang w:bidi="bn-IN"/>
              </w:rPr>
              <w:t>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23E646C6" w14:textId="16CA6C4A" w:rsidR="00B75111" w:rsidRPr="00364554" w:rsidRDefault="00B75111" w:rsidP="00B75111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435D6D8" w14:textId="6EA9077B" w:rsidR="00B75111" w:rsidRDefault="00B75111" w:rsidP="00B75111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Solves the UL grant unavailability problem for n+6 case. For n+4, the available time for UL processing </w:t>
            </w:r>
            <w:r w:rsidRPr="00B03958">
              <w:rPr>
                <w:sz w:val="28"/>
                <w:vertAlign w:val="subscript"/>
                <w:lang w:bidi="bn-IN"/>
              </w:rPr>
              <w:t>214.29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B03958">
              <w:rPr>
                <w:sz w:val="28"/>
                <w:vertAlign w:val="subscript"/>
                <w:lang w:bidi="bn-IN"/>
              </w:rPr>
              <w:t>s or 142.86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B03958">
              <w:rPr>
                <w:sz w:val="28"/>
                <w:vertAlign w:val="subscript"/>
                <w:lang w:bidi="bn-IN"/>
              </w:rPr>
              <w:t>s for n+4 case; and 500</w:t>
            </w:r>
            <w:r w:rsidRPr="00B03958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B03958">
              <w:rPr>
                <w:sz w:val="28"/>
                <w:vertAlign w:val="subscript"/>
                <w:lang w:bidi="bn-IN"/>
              </w:rPr>
              <w:t>s for n+6 case.</w:t>
            </w:r>
            <w:r>
              <w:rPr>
                <w:sz w:val="28"/>
                <w:vertAlign w:val="subscript"/>
                <w:lang w:bidi="bn-IN"/>
              </w:rPr>
              <w:t xml:space="preserve"> Please note that, the assumed TA and 32.47us of maximum transmission timing different different TAGs will also impact the available UL processing time. </w:t>
            </w:r>
          </w:p>
        </w:tc>
      </w:tr>
      <w:tr w:rsidR="000B703D" w14:paraId="62E6A370" w14:textId="2AC88DAF" w:rsidTr="003E3ADD">
        <w:tc>
          <w:tcPr>
            <w:tcW w:w="1305" w:type="dxa"/>
            <w:vMerge w:val="restart"/>
          </w:tcPr>
          <w:p w14:paraId="66ADB504" w14:textId="303E1356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lang w:val="en-US"/>
              </w:rPr>
              <w:t>{2OS, 2OS}</w:t>
            </w:r>
          </w:p>
        </w:tc>
        <w:tc>
          <w:tcPr>
            <w:tcW w:w="1417" w:type="dxa"/>
            <w:vMerge w:val="restart"/>
          </w:tcPr>
          <w:p w14:paraId="310642E8" w14:textId="65D9D290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{142.86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,</w:t>
            </w:r>
            <w:r w:rsidRPr="00252F0F">
              <w:rPr>
                <w:sz w:val="28"/>
                <w:vertAlign w:val="subscript"/>
                <w:lang w:bidi="bn-IN"/>
              </w:rPr>
              <w:t xml:space="preserve"> </w:t>
            </w: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  <w:r>
              <w:rPr>
                <w:sz w:val="28"/>
                <w:vertAlign w:val="subscript"/>
                <w:lang w:bidi="bn-IN"/>
              </w:rPr>
              <w:t>}</w:t>
            </w:r>
          </w:p>
        </w:tc>
        <w:tc>
          <w:tcPr>
            <w:tcW w:w="1701" w:type="dxa"/>
          </w:tcPr>
          <w:p w14:paraId="584179B3" w14:textId="2D1E7578" w:rsidR="000B703D" w:rsidRPr="00252F0F" w:rsidRDefault="000B703D" w:rsidP="00947546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6AF02B25" w14:textId="0C60564D" w:rsidR="000B703D" w:rsidRDefault="000B703D" w:rsidP="00947546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 xml:space="preserve">For the sTTIs with 2 OFDM symbols: PCMAX calculations are done on corresponding sTTI duration. </w:t>
            </w:r>
          </w:p>
        </w:tc>
      </w:tr>
      <w:tr w:rsidR="000B703D" w14:paraId="0714C303" w14:textId="77777777" w:rsidTr="00FB2F32">
        <w:tc>
          <w:tcPr>
            <w:tcW w:w="1305" w:type="dxa"/>
            <w:vMerge/>
          </w:tcPr>
          <w:p w14:paraId="095AB5EF" w14:textId="77777777" w:rsidR="000B703D" w:rsidRDefault="000B703D" w:rsidP="00FB2F3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780252EF" w14:textId="77777777" w:rsidR="000B703D" w:rsidRDefault="000B703D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</w:p>
        </w:tc>
        <w:tc>
          <w:tcPr>
            <w:tcW w:w="1701" w:type="dxa"/>
          </w:tcPr>
          <w:p w14:paraId="0C34951C" w14:textId="3E66272A" w:rsidR="000B703D" w:rsidRDefault="000B703D" w:rsidP="00FB2F32">
            <w:pPr>
              <w:spacing w:after="0"/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214.29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4536" w:type="dxa"/>
          </w:tcPr>
          <w:p w14:paraId="5849176E" w14:textId="5FBF0853" w:rsidR="000B703D" w:rsidRDefault="000B703D" w:rsidP="00FB2F32">
            <w:pPr>
              <w:spacing w:after="0"/>
              <w:jc w:val="left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For the sTTIs with 3 OFDM symbols; PCMAX calculations are done on corresponding sTTI duration.</w:t>
            </w:r>
          </w:p>
        </w:tc>
      </w:tr>
    </w:tbl>
    <w:p w14:paraId="4537BA31" w14:textId="77777777" w:rsidR="00511E47" w:rsidRPr="00530D28" w:rsidRDefault="00511E47" w:rsidP="00530D28">
      <w:pPr>
        <w:rPr>
          <w:lang w:val="en-US"/>
        </w:rPr>
      </w:pPr>
    </w:p>
    <w:p w14:paraId="4D6E83C2" w14:textId="0F5424A9" w:rsidR="00360387" w:rsidRDefault="00530D28" w:rsidP="00530D28">
      <w:pPr>
        <w:rPr>
          <w:lang w:val="en-US"/>
        </w:rPr>
      </w:pPr>
      <w:r w:rsidRPr="00530D28">
        <w:rPr>
          <w:lang w:val="en-US"/>
        </w:rPr>
        <w:lastRenderedPageBreak/>
        <w:t xml:space="preserve">For different frame structures, such as FS1, FS2 and FS3, the sTTI that is used could be different too. 2-OS and 7 OS TTI are </w:t>
      </w:r>
      <w:r w:rsidR="00CC1CA4">
        <w:rPr>
          <w:lang w:val="en-US"/>
        </w:rPr>
        <w:t>possible</w:t>
      </w:r>
      <w:r w:rsidR="00CC1CA4" w:rsidRPr="00530D28">
        <w:rPr>
          <w:lang w:val="en-US"/>
        </w:rPr>
        <w:t xml:space="preserve"> </w:t>
      </w:r>
      <w:r w:rsidRPr="00530D28">
        <w:rPr>
          <w:lang w:val="en-US"/>
        </w:rPr>
        <w:t xml:space="preserve">for FS1. For FS2 which is used for TDD, 7-OS sTTI is </w:t>
      </w:r>
      <w:r w:rsidR="00CC1CA4">
        <w:rPr>
          <w:lang w:val="en-US"/>
        </w:rPr>
        <w:t>the only</w:t>
      </w:r>
      <w:r w:rsidRPr="00530D28">
        <w:rPr>
          <w:lang w:val="en-US"/>
        </w:rPr>
        <w:t xml:space="preserve"> shortened TTI mode. </w:t>
      </w:r>
    </w:p>
    <w:p w14:paraId="62716E30" w14:textId="2A0F2ECE" w:rsidR="00474B97" w:rsidRDefault="00474B97" w:rsidP="00530D28">
      <w:pPr>
        <w:rPr>
          <w:lang w:val="en-US"/>
        </w:rPr>
      </w:pPr>
      <w:r w:rsidRPr="00AF2D81">
        <w:rPr>
          <w:lang w:val="en-US"/>
        </w:rPr>
        <w:t xml:space="preserve">As an example, for {1ms, 2OS} combination with </w:t>
      </w:r>
      <w:r w:rsidRPr="00EA2E95">
        <w:rPr>
          <w:lang w:val="en-US"/>
        </w:rPr>
        <w:t xml:space="preserve">500µs </w:t>
      </w:r>
      <w:r w:rsidR="00AF2D81" w:rsidRPr="00EA2E95">
        <w:rPr>
          <w:lang w:val="en-US"/>
        </w:rPr>
        <w:t xml:space="preserve">PCMAX </w:t>
      </w:r>
      <w:r w:rsidR="00B75111">
        <w:rPr>
          <w:lang w:val="en-US"/>
        </w:rPr>
        <w:t>evaluation</w:t>
      </w:r>
      <w:r w:rsidR="00B75111" w:rsidRPr="00EA2E95">
        <w:rPr>
          <w:lang w:val="en-US"/>
        </w:rPr>
        <w:t xml:space="preserve"> </w:t>
      </w:r>
      <w:r w:rsidR="00AF2D81" w:rsidRPr="00EA2E95">
        <w:rPr>
          <w:lang w:val="en-US"/>
        </w:rPr>
        <w:t>window</w:t>
      </w:r>
      <w:r w:rsidR="00AF2D81">
        <w:rPr>
          <w:lang w:val="en-US"/>
        </w:rPr>
        <w:t>, the following PCMAX calculations need to be done:</w:t>
      </w:r>
    </w:p>
    <w:p w14:paraId="6C1F271F" w14:textId="6DC01681" w:rsidR="00072012" w:rsidRDefault="00072012" w:rsidP="00530D28">
      <w:pPr>
        <w:rPr>
          <w:lang w:val="en-US"/>
        </w:rPr>
      </w:pPr>
    </w:p>
    <w:p w14:paraId="7D2C3564" w14:textId="311EACFB" w:rsidR="00072012" w:rsidRDefault="00072012" w:rsidP="00072012">
      <w:pPr>
        <w:jc w:val="center"/>
        <w:rPr>
          <w:lang w:val="en-US"/>
        </w:rPr>
      </w:pPr>
      <w:r>
        <w:rPr>
          <w:noProof/>
          <w:lang w:val="sv-SE" w:eastAsia="sv-SE"/>
        </w:rPr>
        <w:drawing>
          <wp:inline distT="0" distB="0" distL="0" distR="0" wp14:anchorId="00DEE17E" wp14:editId="50D650EB">
            <wp:extent cx="4608046" cy="2921337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cmax 1ms and 2os stti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046" cy="2921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E4184" w14:textId="77777777" w:rsidR="00072012" w:rsidRDefault="00072012" w:rsidP="00530D28">
      <w:pPr>
        <w:rPr>
          <w:lang w:val="en-US"/>
        </w:rPr>
      </w:pPr>
    </w:p>
    <w:p w14:paraId="6506A7BD" w14:textId="77777777" w:rsidR="00AF2D81" w:rsidRDefault="00AF2D81" w:rsidP="00AF2D81">
      <w:r>
        <w:t>The total configured maximum output power PCMAX shall be set within the following bounds:</w:t>
      </w:r>
    </w:p>
    <w:p w14:paraId="4B5DE835" w14:textId="77777777" w:rsidR="00AF2D81" w:rsidRDefault="00AF2D81" w:rsidP="00AF2D81">
      <w:pPr>
        <w:jc w:val="center"/>
      </w:pPr>
      <w:r w:rsidRPr="00C30C64">
        <w:rPr>
          <w:position w:val="-14"/>
        </w:rPr>
        <w:object w:dxaOrig="2620" w:dyaOrig="380" w14:anchorId="67E34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19.5pt" o:ole="">
            <v:imagedata r:id="rId12" o:title=""/>
          </v:shape>
          <o:OLEObject Type="Embed" ProgID="Equation.3" ShapeID="_x0000_i1025" DrawAspect="Content" ObjectID="_1551888227" r:id="rId13"/>
        </w:object>
      </w:r>
    </w:p>
    <w:p w14:paraId="6CA21E54" w14:textId="77777777" w:rsidR="00AF2D81" w:rsidRDefault="00AF2D81" w:rsidP="00AF2D81">
      <w:r>
        <w:t>Where</w:t>
      </w:r>
    </w:p>
    <w:p w14:paraId="22727DFE" w14:textId="5A7BF3BD" w:rsidR="00AF2D81" w:rsidRPr="005D0F29" w:rsidRDefault="002F0707" w:rsidP="00AF2D81">
      <w:r w:rsidRPr="00470771">
        <w:rPr>
          <w:position w:val="-76"/>
        </w:rPr>
        <w:object w:dxaOrig="6920" w:dyaOrig="1640" w14:anchorId="165C110C">
          <v:shape id="_x0000_i1026" type="#_x0000_t75" style="width:345.75pt;height:83.25pt" o:ole="">
            <v:imagedata r:id="rId14" o:title=""/>
          </v:shape>
          <o:OLEObject Type="Embed" ProgID="Equation.3" ShapeID="_x0000_i1026" DrawAspect="Content" ObjectID="_1551888228" r:id="rId15"/>
        </w:object>
      </w:r>
    </w:p>
    <w:p w14:paraId="1D584E52" w14:textId="75A34117" w:rsidR="00AF2D81" w:rsidRDefault="00AF2D81" w:rsidP="00AF2D81">
      <w:r>
        <w:t>Here, the above mentioned P</w:t>
      </w:r>
      <w:r w:rsidRPr="00D37435">
        <w:rPr>
          <w:vertAlign w:val="subscript"/>
        </w:rPr>
        <w:t>CMAX</w:t>
      </w:r>
      <w:r>
        <w:t xml:space="preserve"> is applied to the reference TTIs, i.e. to the TTI(n,s0) in cell1 (i.e. slot#0) and TTI(n), TTI(n+1) and TTI(n+2) in cell2. P</w:t>
      </w:r>
      <w:r w:rsidRPr="00D37435">
        <w:rPr>
          <w:vertAlign w:val="subscript"/>
        </w:rPr>
        <w:t>CMAX_L,a(b)</w:t>
      </w:r>
      <w:r>
        <w:t xml:space="preserve"> and P</w:t>
      </w:r>
      <w:r w:rsidRPr="003602E7">
        <w:rPr>
          <w:vertAlign w:val="subscript"/>
        </w:rPr>
        <w:t>CMAX_</w:t>
      </w:r>
      <w:r>
        <w:rPr>
          <w:vertAlign w:val="subscript"/>
        </w:rPr>
        <w:t>H</w:t>
      </w:r>
      <w:r w:rsidRPr="003602E7">
        <w:rPr>
          <w:vertAlign w:val="subscript"/>
        </w:rPr>
        <w:t>,a(b)</w:t>
      </w:r>
      <w:r>
        <w:rPr>
          <w:vertAlign w:val="subscript"/>
        </w:rPr>
        <w:t xml:space="preserve"> </w:t>
      </w:r>
      <w:r>
        <w:t>are the P</w:t>
      </w:r>
      <w:r w:rsidRPr="00215EC0">
        <w:rPr>
          <w:vertAlign w:val="subscript"/>
        </w:rPr>
        <w:t>CMAX,c</w:t>
      </w:r>
      <w:r>
        <w:t xml:space="preserve"> lower and higher limit respectively for cell </w:t>
      </w:r>
      <w:r w:rsidRPr="00215EC0">
        <w:rPr>
          <w:i/>
        </w:rPr>
        <w:t>a</w:t>
      </w:r>
      <w:r>
        <w:t xml:space="preserve"> on TTI </w:t>
      </w:r>
      <w:r w:rsidRPr="00215EC0">
        <w:rPr>
          <w:i/>
        </w:rPr>
        <w:t>b</w:t>
      </w:r>
      <w:r>
        <w:t>.</w:t>
      </w:r>
    </w:p>
    <w:p w14:paraId="1305170E" w14:textId="2A2E2D63" w:rsidR="00AF2D81" w:rsidRDefault="00AF2D81" w:rsidP="00AF2D81">
      <w:r>
        <w:t xml:space="preserve">Similar formulation can also be obtained for slot#1 of 1ms TTI.  </w:t>
      </w:r>
    </w:p>
    <w:p w14:paraId="53DEF576" w14:textId="6D8FAD6C" w:rsidR="00AF2D81" w:rsidRPr="00EA2E95" w:rsidRDefault="008B325C" w:rsidP="00530D28">
      <w:r>
        <w:t xml:space="preserve">The above formulation provides a restriction on PCMAX for CA when 1ms TTI and 2OS sTTI are aggregated together in an UL CA. 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3D081039" w14:textId="7624DC0F" w:rsidR="00CF57DA" w:rsidRDefault="00CF57DA" w:rsidP="00072012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 xml:space="preserve">our understanding related to PCMAX definitions for different TTIs. </w:t>
      </w:r>
      <w:r w:rsidR="00072012">
        <w:rPr>
          <w:sz w:val="22"/>
          <w:szCs w:val="22"/>
          <w:lang w:val="en-US"/>
        </w:rPr>
        <w:t xml:space="preserve">We have provided one example of the PCMAX definitions when aggregated carriers involve 1ms and 2OS TTI durations. </w:t>
      </w:r>
    </w:p>
    <w:p w14:paraId="642E74E2" w14:textId="4A1C8D0F" w:rsidR="00072012" w:rsidRPr="00CF57DA" w:rsidRDefault="00072012" w:rsidP="0007201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coming meetings, we will provide the draft CR for inclusion of such PCMAX definitions in 36.101.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lastRenderedPageBreak/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77777777" w:rsidR="004870A7" w:rsidRPr="00A1400F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6EAEA" w14:textId="77777777" w:rsidR="00D974BE" w:rsidRDefault="00D974BE">
      <w:r>
        <w:separator/>
      </w:r>
    </w:p>
  </w:endnote>
  <w:endnote w:type="continuationSeparator" w:id="0">
    <w:p w14:paraId="053E3EF1" w14:textId="77777777" w:rsidR="00D974BE" w:rsidRDefault="00D9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00869468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76B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76B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ABB35" w14:textId="77777777" w:rsidR="00D974BE" w:rsidRDefault="00D974BE">
      <w:r>
        <w:separator/>
      </w:r>
    </w:p>
  </w:footnote>
  <w:footnote w:type="continuationSeparator" w:id="0">
    <w:p w14:paraId="4956BD5B" w14:textId="77777777" w:rsidR="00D974BE" w:rsidRDefault="00D97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 w:numId="4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2210"/>
    <w:rsid w:val="0006487E"/>
    <w:rsid w:val="00065D5B"/>
    <w:rsid w:val="00065E1A"/>
    <w:rsid w:val="00072012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979B5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B703D"/>
    <w:rsid w:val="000C165A"/>
    <w:rsid w:val="000C2E19"/>
    <w:rsid w:val="000C46D5"/>
    <w:rsid w:val="000D0D07"/>
    <w:rsid w:val="000D4797"/>
    <w:rsid w:val="000D627C"/>
    <w:rsid w:val="000D76BF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EC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2AFD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3973"/>
    <w:rsid w:val="001A6173"/>
    <w:rsid w:val="001A6CBA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189D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0A36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1177"/>
    <w:rsid w:val="002C41E6"/>
    <w:rsid w:val="002D071A"/>
    <w:rsid w:val="002D34B2"/>
    <w:rsid w:val="002D7637"/>
    <w:rsid w:val="002E17F2"/>
    <w:rsid w:val="002E7CAE"/>
    <w:rsid w:val="002F0707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17D9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3EE6"/>
    <w:rsid w:val="00435312"/>
    <w:rsid w:val="00435725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771"/>
    <w:rsid w:val="00470C31"/>
    <w:rsid w:val="004734D0"/>
    <w:rsid w:val="00474B97"/>
    <w:rsid w:val="0047556B"/>
    <w:rsid w:val="00477768"/>
    <w:rsid w:val="00481903"/>
    <w:rsid w:val="00484BA2"/>
    <w:rsid w:val="0048525B"/>
    <w:rsid w:val="004870A7"/>
    <w:rsid w:val="004874C1"/>
    <w:rsid w:val="00492BC5"/>
    <w:rsid w:val="004964F1"/>
    <w:rsid w:val="004A16BC"/>
    <w:rsid w:val="004A2B94"/>
    <w:rsid w:val="004B0F62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E47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1F1C"/>
    <w:rsid w:val="005D513B"/>
    <w:rsid w:val="005D6C59"/>
    <w:rsid w:val="005E044D"/>
    <w:rsid w:val="005E385F"/>
    <w:rsid w:val="005E54A3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157F3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A0C"/>
    <w:rsid w:val="006A5E28"/>
    <w:rsid w:val="006A697B"/>
    <w:rsid w:val="006A7AFF"/>
    <w:rsid w:val="006B1816"/>
    <w:rsid w:val="006B2099"/>
    <w:rsid w:val="006B50CF"/>
    <w:rsid w:val="006C03B8"/>
    <w:rsid w:val="006C399C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654F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5D9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4916"/>
    <w:rsid w:val="008158D6"/>
    <w:rsid w:val="0081669C"/>
    <w:rsid w:val="008170D8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325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0356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2125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46"/>
    <w:rsid w:val="009475BF"/>
    <w:rsid w:val="00947713"/>
    <w:rsid w:val="009479A1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87FD0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0643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271B"/>
    <w:rsid w:val="009D4FF0"/>
    <w:rsid w:val="009D6576"/>
    <w:rsid w:val="009D703C"/>
    <w:rsid w:val="009D7115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16D7"/>
    <w:rsid w:val="00AD2642"/>
    <w:rsid w:val="00AD38BA"/>
    <w:rsid w:val="00AD3F94"/>
    <w:rsid w:val="00AD4A5A"/>
    <w:rsid w:val="00AD7AE6"/>
    <w:rsid w:val="00AE27AC"/>
    <w:rsid w:val="00AE40E0"/>
    <w:rsid w:val="00AE4DBA"/>
    <w:rsid w:val="00AE4F07"/>
    <w:rsid w:val="00AF19E0"/>
    <w:rsid w:val="00AF1C5D"/>
    <w:rsid w:val="00AF2D81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46D24"/>
    <w:rsid w:val="00B5330B"/>
    <w:rsid w:val="00B554B6"/>
    <w:rsid w:val="00B664C7"/>
    <w:rsid w:val="00B708F7"/>
    <w:rsid w:val="00B739F6"/>
    <w:rsid w:val="00B75111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8DF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4B8F"/>
    <w:rsid w:val="00C75D2F"/>
    <w:rsid w:val="00C767BE"/>
    <w:rsid w:val="00C76E3C"/>
    <w:rsid w:val="00C77BFD"/>
    <w:rsid w:val="00C81568"/>
    <w:rsid w:val="00C825DE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1CA4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E8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974BE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2C2C"/>
    <w:rsid w:val="00DD3E58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3BCE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2E95"/>
    <w:rsid w:val="00EA7A41"/>
    <w:rsid w:val="00EB048A"/>
    <w:rsid w:val="00EB077B"/>
    <w:rsid w:val="00EB4EA2"/>
    <w:rsid w:val="00EC126B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53F0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3D2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2F32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5A71"/>
    <w:rsid w:val="00FE7336"/>
    <w:rsid w:val="00FE787C"/>
    <w:rsid w:val="00FF0BE1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49C8-58D9-4F83-821C-6F0D4BAB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29</TotalTime>
  <Pages>4</Pages>
  <Words>893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2017-03-16T08:58:00Z</dcterms:created>
  <dcterms:modified xsi:type="dcterms:W3CDTF">2017-03-24T18:16:00Z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